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37" w:rsidRPr="003F4285" w:rsidRDefault="00177337" w:rsidP="003F4285">
      <w:pPr>
        <w:widowControl/>
        <w:jc w:val="left"/>
        <w:rPr>
          <w:rFonts w:ascii="宋体" w:cs="Arial"/>
          <w:b/>
          <w:color w:val="000000"/>
          <w:kern w:val="0"/>
          <w:sz w:val="24"/>
          <w:szCs w:val="24"/>
        </w:rPr>
      </w:pPr>
      <w:r w:rsidRPr="003F4285">
        <w:rPr>
          <w:rFonts w:ascii="宋体" w:hAnsi="宋体" w:cs="Arial" w:hint="eastAsia"/>
          <w:b/>
          <w:color w:val="000000"/>
          <w:kern w:val="0"/>
          <w:sz w:val="28"/>
          <w:szCs w:val="28"/>
        </w:rPr>
        <w:t>问题一</w:t>
      </w:r>
      <w:r w:rsidRPr="003F4285">
        <w:rPr>
          <w:rFonts w:ascii="宋体" w:hAnsi="宋体" w:cs="Arial" w:hint="eastAsia"/>
          <w:b/>
          <w:color w:val="000000"/>
          <w:kern w:val="0"/>
          <w:sz w:val="24"/>
          <w:szCs w:val="24"/>
        </w:rPr>
        <w:t>：</w:t>
      </w:r>
    </w:p>
    <w:p w:rsidR="00177337" w:rsidRPr="00FB32DF" w:rsidRDefault="00177337" w:rsidP="00FB32DF">
      <w:pPr>
        <w:widowControl/>
        <w:shd w:val="clear" w:color="auto" w:fill="FFFFFF"/>
        <w:spacing w:line="360" w:lineRule="atLeast"/>
        <w:ind w:firstLine="420"/>
        <w:jc w:val="left"/>
        <w:rPr>
          <w:rFonts w:ascii="宋体" w:cs="CIDFont+F1"/>
          <w:kern w:val="0"/>
          <w:sz w:val="24"/>
          <w:szCs w:val="24"/>
        </w:rPr>
      </w:pPr>
      <w:r w:rsidRPr="00FB32DF">
        <w:rPr>
          <w:rFonts w:ascii="宋体" w:hAnsi="宋体" w:cs="CIDFont+F1" w:hint="eastAsia"/>
          <w:kern w:val="0"/>
          <w:sz w:val="24"/>
          <w:szCs w:val="24"/>
        </w:rPr>
        <w:t>磨矿是在</w:t>
      </w:r>
      <w:hyperlink r:id="rId5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机械设备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中，借助于</w:t>
      </w:r>
      <w:hyperlink r:id="rId6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介质</w:t>
        </w:r>
      </w:hyperlink>
      <w:r w:rsidRPr="00FB32DF">
        <w:rPr>
          <w:rFonts w:ascii="宋体" w:hAnsi="宋体" w:cs="CIDFont+F1"/>
          <w:kern w:val="0"/>
          <w:sz w:val="24"/>
          <w:szCs w:val="24"/>
        </w:rPr>
        <w:t>(</w:t>
      </w:r>
      <w:hyperlink r:id="rId7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钢球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、钢棒、</w:t>
      </w:r>
      <w:hyperlink r:id="rId8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砾石</w:t>
        </w:r>
      </w:hyperlink>
      <w:r w:rsidRPr="00FB32DF">
        <w:rPr>
          <w:rFonts w:ascii="宋体" w:hAnsi="宋体" w:cs="CIDFont+F1"/>
          <w:kern w:val="0"/>
          <w:sz w:val="24"/>
          <w:szCs w:val="24"/>
        </w:rPr>
        <w:t>)</w:t>
      </w:r>
      <w:r w:rsidRPr="00FB32DF">
        <w:rPr>
          <w:rFonts w:ascii="宋体" w:hAnsi="宋体" w:cs="CIDFont+F1" w:hint="eastAsia"/>
          <w:kern w:val="0"/>
          <w:sz w:val="24"/>
          <w:szCs w:val="24"/>
        </w:rPr>
        <w:t>和</w:t>
      </w:r>
      <w:hyperlink r:id="rId9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矿石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本身的冲击和磨剥作用，使矿石的</w:t>
      </w:r>
      <w:hyperlink r:id="rId10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粒度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进一步变小，直至</w:t>
      </w:r>
      <w:hyperlink r:id="rId11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研磨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成粉末的作业。目的是使组成矿石的有用</w:t>
      </w:r>
      <w:hyperlink r:id="rId12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矿物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与</w:t>
      </w:r>
      <w:hyperlink r:id="rId13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脉石矿物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达到最大限度的</w:t>
      </w:r>
      <w:hyperlink r:id="rId14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解离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，以提供粒度上符合下一</w:t>
      </w:r>
      <w:hyperlink r:id="rId15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选矿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工序要求的</w:t>
      </w:r>
      <w:hyperlink r:id="rId16" w:tgtFrame="_blank" w:history="1">
        <w:r w:rsidRPr="00FB32DF">
          <w:rPr>
            <w:rFonts w:ascii="宋体" w:hAnsi="宋体" w:cs="CIDFont+F1" w:hint="eastAsia"/>
            <w:kern w:val="0"/>
            <w:sz w:val="24"/>
            <w:szCs w:val="24"/>
          </w:rPr>
          <w:t>物料</w:t>
        </w:r>
      </w:hyperlink>
      <w:r w:rsidRPr="00FB32DF">
        <w:rPr>
          <w:rFonts w:ascii="宋体" w:hAnsi="宋体" w:cs="CIDFont+F1" w:hint="eastAsia"/>
          <w:kern w:val="0"/>
          <w:sz w:val="24"/>
          <w:szCs w:val="24"/>
        </w:rPr>
        <w:t>。</w:t>
      </w:r>
    </w:p>
    <w:p w:rsidR="00177337" w:rsidRDefault="00177337" w:rsidP="00FB32DF">
      <w:pPr>
        <w:widowControl/>
        <w:spacing w:line="300" w:lineRule="auto"/>
        <w:ind w:firstLineChars="200" w:firstLine="480"/>
        <w:jc w:val="left"/>
        <w:rPr>
          <w:rFonts w:ascii="宋体" w:cs="CIDFont+F1"/>
          <w:kern w:val="0"/>
          <w:sz w:val="24"/>
          <w:szCs w:val="24"/>
        </w:rPr>
      </w:pPr>
      <w:r w:rsidRPr="003F4285">
        <w:rPr>
          <w:rFonts w:ascii="宋体" w:hAnsi="宋体" w:cs="CIDFont+F1" w:hint="eastAsia"/>
          <w:kern w:val="0"/>
          <w:sz w:val="24"/>
          <w:szCs w:val="24"/>
        </w:rPr>
        <w:t>磨矿过程为选矿工业中主要的电能消耗和钢材消耗过程，而磨机中钢球装球率的稳定是提高磨矿生产效率，降低磨矿过程能耗和钢耗的重要因素。然</w:t>
      </w:r>
      <w:r>
        <w:rPr>
          <w:rFonts w:ascii="宋体" w:hAnsi="宋体" w:cs="CIDFont+F1" w:hint="eastAsia"/>
          <w:kern w:val="0"/>
          <w:sz w:val="24"/>
          <w:szCs w:val="24"/>
        </w:rPr>
        <w:t>而</w:t>
      </w:r>
      <w:r w:rsidRPr="003F4285">
        <w:rPr>
          <w:rFonts w:ascii="宋体" w:hAnsi="宋体" w:cs="CIDFont+F1" w:hint="eastAsia"/>
          <w:kern w:val="0"/>
          <w:sz w:val="24"/>
          <w:szCs w:val="24"/>
        </w:rPr>
        <w:t>在实际磨矿过程中，钢球与钢球、矿物颗粒及衬板等发生机械碰撞，造成钢球的机械磨损；同时，浆料中的某些化学物质会对钢球造成化学磨损，从而改变磨机中钢球的装球率，降低磨机的磨矿效率。因此，研究钢球磨损规律，对指导磨矿过程补球操作，稳定磨机中钢球装球率有着重要的实际意义。</w:t>
      </w:r>
    </w:p>
    <w:p w:rsidR="00177337" w:rsidRPr="003F4285" w:rsidRDefault="00177337" w:rsidP="00FB32DF">
      <w:pPr>
        <w:widowControl/>
        <w:spacing w:line="300" w:lineRule="auto"/>
        <w:ind w:firstLineChars="200" w:firstLine="480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试考虑以下几个问题：</w:t>
      </w:r>
    </w:p>
    <w:p w:rsidR="00177337" w:rsidRPr="003F4285" w:rsidRDefault="00177337" w:rsidP="003F4285">
      <w:pPr>
        <w:autoSpaceDE w:val="0"/>
        <w:autoSpaceDN w:val="0"/>
        <w:adjustRightInd w:val="0"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（</w:t>
      </w:r>
      <w:r>
        <w:rPr>
          <w:rFonts w:ascii="宋体" w:hAnsi="宋体" w:cs="CIDFont+F1"/>
          <w:kern w:val="0"/>
          <w:sz w:val="24"/>
          <w:szCs w:val="24"/>
        </w:rPr>
        <w:t>1</w:t>
      </w:r>
      <w:r>
        <w:rPr>
          <w:rFonts w:ascii="宋体" w:hAnsi="宋体" w:cs="CIDFont+F1" w:hint="eastAsia"/>
          <w:kern w:val="0"/>
          <w:sz w:val="24"/>
          <w:szCs w:val="24"/>
        </w:rPr>
        <w:t>）在所给文献的基础上，进一步探索，</w:t>
      </w:r>
      <w:r w:rsidRPr="003F4285">
        <w:rPr>
          <w:rFonts w:ascii="宋体" w:hAnsi="宋体" w:cs="CIDFont+F1" w:hint="eastAsia"/>
          <w:kern w:val="0"/>
          <w:sz w:val="24"/>
          <w:szCs w:val="24"/>
        </w:rPr>
        <w:t>建立</w:t>
      </w:r>
      <w:r>
        <w:rPr>
          <w:rFonts w:ascii="宋体" w:hAnsi="宋体" w:cs="CIDFont+F1" w:hint="eastAsia"/>
          <w:kern w:val="0"/>
          <w:sz w:val="24"/>
          <w:szCs w:val="24"/>
        </w:rPr>
        <w:t>更符合实际情况的</w:t>
      </w:r>
      <w:r w:rsidRPr="003F4285">
        <w:rPr>
          <w:rFonts w:ascii="宋体" w:hAnsi="宋体" w:cs="CIDFont+F1" w:hint="eastAsia"/>
          <w:kern w:val="0"/>
          <w:sz w:val="24"/>
          <w:szCs w:val="24"/>
        </w:rPr>
        <w:t>钢球磨煤机磨损规律模型，</w:t>
      </w:r>
      <w:r>
        <w:rPr>
          <w:rFonts w:ascii="宋体" w:hAnsi="宋体" w:cs="CIDFont+F1" w:hint="eastAsia"/>
          <w:kern w:val="0"/>
          <w:sz w:val="24"/>
          <w:szCs w:val="24"/>
        </w:rPr>
        <w:t>考虑</w:t>
      </w:r>
      <w:r w:rsidRPr="003F4285">
        <w:rPr>
          <w:rFonts w:ascii="宋体" w:hAnsi="宋体" w:cs="CIDFont+F1" w:hint="eastAsia"/>
          <w:kern w:val="0"/>
          <w:sz w:val="24"/>
          <w:szCs w:val="24"/>
        </w:rPr>
        <w:t>包括：不同直径、钢球硬度、煤质硬度、钢球不同级配方式等对磨损规律的影响，找出钢球磨损的评价方法；</w:t>
      </w:r>
    </w:p>
    <w:p w:rsidR="00177337" w:rsidRPr="003F4285" w:rsidRDefault="00177337" w:rsidP="003F4285">
      <w:pPr>
        <w:autoSpaceDE w:val="0"/>
        <w:autoSpaceDN w:val="0"/>
        <w:adjustRightInd w:val="0"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（</w:t>
      </w:r>
      <w:r>
        <w:rPr>
          <w:rFonts w:ascii="宋体" w:hAnsi="宋体" w:cs="CIDFont+F1"/>
          <w:kern w:val="0"/>
          <w:sz w:val="24"/>
          <w:szCs w:val="24"/>
        </w:rPr>
        <w:t>2</w:t>
      </w:r>
      <w:r>
        <w:rPr>
          <w:rFonts w:ascii="宋体" w:hAnsi="宋体" w:cs="CIDFont+F1" w:hint="eastAsia"/>
          <w:kern w:val="0"/>
          <w:sz w:val="24"/>
          <w:szCs w:val="24"/>
        </w:rPr>
        <w:t>）</w:t>
      </w:r>
      <w:r w:rsidRPr="003F4285">
        <w:rPr>
          <w:rFonts w:ascii="宋体" w:hAnsi="宋体" w:cs="CIDFont+F1" w:hint="eastAsia"/>
          <w:kern w:val="0"/>
          <w:sz w:val="24"/>
          <w:szCs w:val="24"/>
        </w:rPr>
        <w:t>根据钢球磨损规律、煤质粒度变化情况，设计合理的补球策略；</w:t>
      </w:r>
    </w:p>
    <w:p w:rsidR="00177337" w:rsidRPr="00EE376B" w:rsidRDefault="00177337" w:rsidP="003F4285">
      <w:pPr>
        <w:widowControl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  <w:r w:rsidRPr="00EE376B">
        <w:rPr>
          <w:rFonts w:ascii="宋体" w:hAnsi="宋体" w:cs="CIDFont+F1" w:hint="eastAsia"/>
          <w:kern w:val="0"/>
          <w:sz w:val="24"/>
          <w:szCs w:val="24"/>
        </w:rPr>
        <w:t>（</w:t>
      </w:r>
      <w:r>
        <w:rPr>
          <w:rFonts w:ascii="宋体" w:hAnsi="宋体" w:cs="CIDFont+F1"/>
          <w:kern w:val="0"/>
          <w:sz w:val="24"/>
          <w:szCs w:val="24"/>
        </w:rPr>
        <w:t>3</w:t>
      </w:r>
      <w:r w:rsidRPr="00EE376B">
        <w:rPr>
          <w:rFonts w:ascii="宋体" w:hAnsi="宋体" w:cs="CIDFont+F1" w:hint="eastAsia"/>
          <w:kern w:val="0"/>
          <w:sz w:val="24"/>
          <w:szCs w:val="24"/>
        </w:rPr>
        <w:t>）</w:t>
      </w:r>
      <w:r>
        <w:rPr>
          <w:rFonts w:ascii="宋体" w:hAnsi="宋体" w:cs="CIDFont+F1" w:hint="eastAsia"/>
          <w:kern w:val="0"/>
          <w:sz w:val="24"/>
          <w:szCs w:val="24"/>
        </w:rPr>
        <w:t>请你给出你们小组</w:t>
      </w:r>
      <w:r w:rsidRPr="00EE376B">
        <w:rPr>
          <w:rFonts w:ascii="宋体" w:hAnsi="宋体" w:cs="CIDFont+F1" w:hint="eastAsia"/>
          <w:kern w:val="0"/>
          <w:sz w:val="24"/>
          <w:szCs w:val="24"/>
        </w:rPr>
        <w:t>补加</w:t>
      </w:r>
      <w:r>
        <w:rPr>
          <w:rFonts w:ascii="宋体" w:hAnsi="宋体" w:cs="CIDFont+F1" w:hint="eastAsia"/>
          <w:kern w:val="0"/>
          <w:sz w:val="24"/>
          <w:szCs w:val="24"/>
        </w:rPr>
        <w:t>钢</w:t>
      </w:r>
      <w:r w:rsidRPr="00EE376B">
        <w:rPr>
          <w:rFonts w:ascii="宋体" w:hAnsi="宋体" w:cs="CIDFont+F1" w:hint="eastAsia"/>
          <w:kern w:val="0"/>
          <w:sz w:val="24"/>
          <w:szCs w:val="24"/>
        </w:rPr>
        <w:t>球的实用方法</w:t>
      </w:r>
      <w:r>
        <w:rPr>
          <w:rFonts w:ascii="宋体" w:hAnsi="宋体" w:cs="CIDFont+F1" w:hint="eastAsia"/>
          <w:kern w:val="0"/>
          <w:sz w:val="24"/>
          <w:szCs w:val="24"/>
        </w:rPr>
        <w:t>，并说明其优越性。</w:t>
      </w:r>
    </w:p>
    <w:p w:rsidR="00177337" w:rsidRDefault="00177337" w:rsidP="003F4285">
      <w:pPr>
        <w:widowControl/>
        <w:spacing w:line="300" w:lineRule="auto"/>
        <w:jc w:val="left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73.75pt;height:234pt;visibility:visible">
            <v:imagedata r:id="rId17" o:title=""/>
          </v:shape>
        </w:pict>
      </w:r>
      <w:bookmarkStart w:id="0" w:name="_GoBack"/>
      <w:bookmarkEnd w:id="0"/>
    </w:p>
    <w:p w:rsidR="00177337" w:rsidRDefault="00177337" w:rsidP="003F4285">
      <w:pPr>
        <w:widowControl/>
        <w:spacing w:line="300" w:lineRule="auto"/>
        <w:jc w:val="left"/>
        <w:rPr>
          <w:noProof/>
        </w:rPr>
      </w:pPr>
    </w:p>
    <w:p w:rsidR="00177337" w:rsidRPr="00830D53" w:rsidRDefault="00177337" w:rsidP="003F4285">
      <w:pPr>
        <w:widowControl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  <w:r w:rsidRPr="00830D53">
        <w:rPr>
          <w:rFonts w:ascii="宋体" w:hAnsi="宋体" w:cs="CIDFont+F1" w:hint="eastAsia"/>
          <w:kern w:val="0"/>
          <w:sz w:val="24"/>
          <w:szCs w:val="24"/>
        </w:rPr>
        <w:t>附件</w:t>
      </w:r>
      <w:r w:rsidRPr="00830D53">
        <w:rPr>
          <w:rFonts w:ascii="宋体" w:hAnsi="宋体" w:cs="CIDFont+F1"/>
          <w:kern w:val="0"/>
          <w:sz w:val="24"/>
          <w:szCs w:val="24"/>
        </w:rPr>
        <w:t xml:space="preserve">1 </w:t>
      </w:r>
      <w:r w:rsidRPr="00830D53">
        <w:rPr>
          <w:rFonts w:ascii="宋体" w:hAnsi="宋体" w:cs="CIDFont+F1" w:hint="eastAsia"/>
          <w:kern w:val="0"/>
          <w:sz w:val="24"/>
          <w:szCs w:val="24"/>
        </w:rPr>
        <w:t>相关文献</w:t>
      </w:r>
    </w:p>
    <w:p w:rsidR="00177337" w:rsidRDefault="00177337" w:rsidP="003F4285">
      <w:pPr>
        <w:widowControl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  <w:r w:rsidRPr="00830D53">
        <w:rPr>
          <w:rFonts w:ascii="宋体" w:hAnsi="宋体" w:cs="CIDFont+F1" w:hint="eastAsia"/>
          <w:kern w:val="0"/>
          <w:sz w:val="24"/>
          <w:szCs w:val="24"/>
        </w:rPr>
        <w:t>附件</w:t>
      </w:r>
      <w:r w:rsidRPr="00830D53">
        <w:rPr>
          <w:rFonts w:ascii="宋体" w:hAnsi="宋体" w:cs="CIDFont+F1"/>
          <w:kern w:val="0"/>
          <w:sz w:val="24"/>
          <w:szCs w:val="24"/>
        </w:rPr>
        <w:t xml:space="preserve">2 </w:t>
      </w:r>
      <w:r w:rsidRPr="00830D53">
        <w:rPr>
          <w:rFonts w:ascii="宋体" w:hAnsi="宋体" w:cs="CIDFont+F1" w:hint="eastAsia"/>
          <w:kern w:val="0"/>
          <w:sz w:val="24"/>
          <w:szCs w:val="24"/>
        </w:rPr>
        <w:t>可能用到的一些数据</w:t>
      </w:r>
    </w:p>
    <w:p w:rsidR="00177337" w:rsidRDefault="00177337" w:rsidP="003F4285">
      <w:pPr>
        <w:widowControl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</w:p>
    <w:p w:rsidR="00177337" w:rsidRDefault="00177337" w:rsidP="003F4285">
      <w:pPr>
        <w:widowControl/>
        <w:spacing w:line="300" w:lineRule="auto"/>
        <w:jc w:val="left"/>
        <w:rPr>
          <w:rFonts w:ascii="宋体" w:cs="CIDFont+F1"/>
          <w:kern w:val="0"/>
          <w:sz w:val="24"/>
          <w:szCs w:val="24"/>
        </w:rPr>
      </w:pPr>
    </w:p>
    <w:p w:rsidR="00177337" w:rsidRPr="003F4285" w:rsidRDefault="00177337" w:rsidP="00A117F8">
      <w:pPr>
        <w:widowControl/>
        <w:jc w:val="left"/>
        <w:rPr>
          <w:rFonts w:ascii="宋体" w:cs="Arial"/>
          <w:b/>
          <w:color w:val="000000"/>
          <w:kern w:val="0"/>
          <w:sz w:val="24"/>
          <w:szCs w:val="24"/>
        </w:rPr>
      </w:pPr>
      <w:r w:rsidRPr="003F4285">
        <w:rPr>
          <w:rFonts w:ascii="宋体" w:hAnsi="宋体" w:cs="Arial" w:hint="eastAsia"/>
          <w:b/>
          <w:color w:val="000000"/>
          <w:kern w:val="0"/>
          <w:sz w:val="28"/>
          <w:szCs w:val="28"/>
        </w:rPr>
        <w:t>问题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</w:rPr>
        <w:t>二</w:t>
      </w:r>
      <w:r w:rsidRPr="003F4285">
        <w:rPr>
          <w:rFonts w:ascii="宋体" w:hAnsi="宋体" w:cs="Arial" w:hint="eastAsia"/>
          <w:b/>
          <w:color w:val="000000"/>
          <w:kern w:val="0"/>
          <w:sz w:val="24"/>
          <w:szCs w:val="24"/>
        </w:rPr>
        <w:t>：</w:t>
      </w:r>
    </w:p>
    <w:p w:rsidR="00177337" w:rsidRDefault="00177337" w:rsidP="00A276B4">
      <w:pPr>
        <w:widowControl/>
        <w:shd w:val="clear" w:color="auto" w:fill="FFFFFF"/>
        <w:spacing w:line="360" w:lineRule="atLeast"/>
        <w:ind w:firstLine="420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上海的中环是城市快速道路，一般为单向四车道，每条道之间用白线分开。这种白线分为实线、虚线和虚实线，区别在于实线禁止变道、虚线允许变道，虚实线可以从虚线一侧变道至实线一侧，相反则不行。使用</w:t>
      </w:r>
      <w:r w:rsidRPr="008F1ECA">
        <w:rPr>
          <w:rFonts w:ascii="宋体" w:hAnsi="宋体" w:cs="CIDFont+F1" w:hint="eastAsia"/>
          <w:kern w:val="0"/>
          <w:sz w:val="24"/>
          <w:szCs w:val="24"/>
        </w:rPr>
        <w:t>实线是为了阻止过多的连续变道，可以提高车速，提高道路的通行效率。</w:t>
      </w:r>
      <w:r>
        <w:rPr>
          <w:rFonts w:ascii="宋体" w:hAnsi="宋体" w:cs="CIDFont+F1" w:hint="eastAsia"/>
          <w:kern w:val="0"/>
          <w:sz w:val="24"/>
          <w:szCs w:val="24"/>
        </w:rPr>
        <w:t>但也经常看到，实线或者虚实线的某一侧快速通畅，另一侧却拥堵不堪，甚至导致很多车不顾交通规则强行变道，增加事故隐患。过长的实线影响道路的使用效率，也是一种资源浪费。</w:t>
      </w:r>
    </w:p>
    <w:p w:rsidR="00177337" w:rsidRDefault="00177337" w:rsidP="00A276B4">
      <w:pPr>
        <w:widowControl/>
        <w:shd w:val="clear" w:color="auto" w:fill="FFFFFF"/>
        <w:spacing w:line="360" w:lineRule="atLeast"/>
        <w:ind w:firstLine="420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请你建立相应的数学模型，</w:t>
      </w:r>
    </w:p>
    <w:p w:rsidR="00177337" w:rsidRDefault="00177337" w:rsidP="00C32EEE">
      <w:pPr>
        <w:widowControl/>
        <w:numPr>
          <w:ilvl w:val="0"/>
          <w:numId w:val="1"/>
        </w:numPr>
        <w:shd w:val="clear" w:color="auto" w:fill="FFFFFF"/>
        <w:spacing w:line="360" w:lineRule="atLeast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建立评价体系，并对中环的整体划线效果给出相应评价；</w:t>
      </w:r>
    </w:p>
    <w:p w:rsidR="00177337" w:rsidRDefault="00177337" w:rsidP="00C32EEE">
      <w:pPr>
        <w:widowControl/>
        <w:numPr>
          <w:ilvl w:val="0"/>
          <w:numId w:val="1"/>
        </w:numPr>
        <w:shd w:val="clear" w:color="auto" w:fill="FFFFFF"/>
        <w:spacing w:line="360" w:lineRule="atLeast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对你认为局部“不好”的线进行调整，以到达理想的效果。</w:t>
      </w:r>
    </w:p>
    <w:p w:rsidR="00177337" w:rsidRPr="00FB2920" w:rsidRDefault="00177337" w:rsidP="00C32EEE">
      <w:pPr>
        <w:widowControl/>
        <w:numPr>
          <w:ilvl w:val="0"/>
          <w:numId w:val="1"/>
        </w:numPr>
        <w:shd w:val="clear" w:color="auto" w:fill="FFFFFF"/>
        <w:spacing w:line="360" w:lineRule="atLeast"/>
        <w:jc w:val="left"/>
        <w:rPr>
          <w:rFonts w:ascii="宋体" w:cs="CIDFont+F1"/>
          <w:kern w:val="0"/>
          <w:sz w:val="24"/>
          <w:szCs w:val="24"/>
        </w:rPr>
      </w:pPr>
      <w:r>
        <w:rPr>
          <w:rFonts w:ascii="宋体" w:hAnsi="宋体" w:cs="CIDFont+F1" w:hint="eastAsia"/>
          <w:kern w:val="0"/>
          <w:sz w:val="24"/>
          <w:szCs w:val="24"/>
        </w:rPr>
        <w:t>写一篇给交管部门的报告，提出你的建设性意见，字数不超过</w:t>
      </w:r>
      <w:r>
        <w:rPr>
          <w:rFonts w:ascii="宋体" w:hAnsi="宋体" w:cs="CIDFont+F1"/>
          <w:kern w:val="0"/>
          <w:sz w:val="24"/>
          <w:szCs w:val="24"/>
        </w:rPr>
        <w:t>1500</w:t>
      </w:r>
      <w:r>
        <w:rPr>
          <w:rFonts w:ascii="宋体" w:hAnsi="宋体" w:cs="CIDFont+F1" w:hint="eastAsia"/>
          <w:kern w:val="0"/>
          <w:sz w:val="24"/>
          <w:szCs w:val="24"/>
        </w:rPr>
        <w:t>字。</w:t>
      </w:r>
    </w:p>
    <w:sectPr w:rsidR="00177337" w:rsidRPr="00FB2920" w:rsidSect="00C11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1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07D04"/>
    <w:multiLevelType w:val="hybridMultilevel"/>
    <w:tmpl w:val="3864A148"/>
    <w:lvl w:ilvl="0" w:tplc="5B30948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285"/>
    <w:rsid w:val="0000049B"/>
    <w:rsid w:val="00002EB9"/>
    <w:rsid w:val="00004948"/>
    <w:rsid w:val="0000607E"/>
    <w:rsid w:val="00006B81"/>
    <w:rsid w:val="00013285"/>
    <w:rsid w:val="000135E8"/>
    <w:rsid w:val="00014989"/>
    <w:rsid w:val="00016C98"/>
    <w:rsid w:val="000234FC"/>
    <w:rsid w:val="0002485B"/>
    <w:rsid w:val="0002572B"/>
    <w:rsid w:val="00027184"/>
    <w:rsid w:val="00027D7F"/>
    <w:rsid w:val="00030B34"/>
    <w:rsid w:val="00031C57"/>
    <w:rsid w:val="00031FA7"/>
    <w:rsid w:val="00032287"/>
    <w:rsid w:val="000322EE"/>
    <w:rsid w:val="00036F12"/>
    <w:rsid w:val="00041343"/>
    <w:rsid w:val="0004160D"/>
    <w:rsid w:val="00042057"/>
    <w:rsid w:val="000426DE"/>
    <w:rsid w:val="00042780"/>
    <w:rsid w:val="00043CF0"/>
    <w:rsid w:val="00045552"/>
    <w:rsid w:val="0004631F"/>
    <w:rsid w:val="000505EF"/>
    <w:rsid w:val="00055DDC"/>
    <w:rsid w:val="00056D03"/>
    <w:rsid w:val="0006053B"/>
    <w:rsid w:val="000650EC"/>
    <w:rsid w:val="0007152A"/>
    <w:rsid w:val="00071562"/>
    <w:rsid w:val="0007198A"/>
    <w:rsid w:val="000752EF"/>
    <w:rsid w:val="00076E12"/>
    <w:rsid w:val="00080ABF"/>
    <w:rsid w:val="00080D7B"/>
    <w:rsid w:val="00080F26"/>
    <w:rsid w:val="00081CC3"/>
    <w:rsid w:val="0008365D"/>
    <w:rsid w:val="00084574"/>
    <w:rsid w:val="00086308"/>
    <w:rsid w:val="00086ABE"/>
    <w:rsid w:val="0008765F"/>
    <w:rsid w:val="000933B5"/>
    <w:rsid w:val="00094CA5"/>
    <w:rsid w:val="00096E10"/>
    <w:rsid w:val="000A00A8"/>
    <w:rsid w:val="000A1F9C"/>
    <w:rsid w:val="000A68F4"/>
    <w:rsid w:val="000A751E"/>
    <w:rsid w:val="000A7A1B"/>
    <w:rsid w:val="000A7D74"/>
    <w:rsid w:val="000B4625"/>
    <w:rsid w:val="000B476A"/>
    <w:rsid w:val="000B4861"/>
    <w:rsid w:val="000C2518"/>
    <w:rsid w:val="000C4461"/>
    <w:rsid w:val="000C5D0D"/>
    <w:rsid w:val="000C5D4B"/>
    <w:rsid w:val="000C66E8"/>
    <w:rsid w:val="000C6B3A"/>
    <w:rsid w:val="000C7A80"/>
    <w:rsid w:val="000D1965"/>
    <w:rsid w:val="000D1A2A"/>
    <w:rsid w:val="000D36BE"/>
    <w:rsid w:val="000D45CD"/>
    <w:rsid w:val="000D6EA8"/>
    <w:rsid w:val="000D71B9"/>
    <w:rsid w:val="000D7D38"/>
    <w:rsid w:val="000E1107"/>
    <w:rsid w:val="000E27B9"/>
    <w:rsid w:val="000E37A3"/>
    <w:rsid w:val="000E7B8C"/>
    <w:rsid w:val="000F1654"/>
    <w:rsid w:val="000F5E6F"/>
    <w:rsid w:val="000F60C3"/>
    <w:rsid w:val="000F7015"/>
    <w:rsid w:val="000F7512"/>
    <w:rsid w:val="00100C93"/>
    <w:rsid w:val="00101CF0"/>
    <w:rsid w:val="00104246"/>
    <w:rsid w:val="0010444F"/>
    <w:rsid w:val="0010536E"/>
    <w:rsid w:val="00105ED2"/>
    <w:rsid w:val="00107123"/>
    <w:rsid w:val="00111A1C"/>
    <w:rsid w:val="00112B51"/>
    <w:rsid w:val="00112C2B"/>
    <w:rsid w:val="00115589"/>
    <w:rsid w:val="00115B69"/>
    <w:rsid w:val="00121240"/>
    <w:rsid w:val="00127B17"/>
    <w:rsid w:val="00127B73"/>
    <w:rsid w:val="00131D31"/>
    <w:rsid w:val="00131D8B"/>
    <w:rsid w:val="00131F4E"/>
    <w:rsid w:val="00136596"/>
    <w:rsid w:val="001406A6"/>
    <w:rsid w:val="00142290"/>
    <w:rsid w:val="00142F78"/>
    <w:rsid w:val="001439CC"/>
    <w:rsid w:val="00145E96"/>
    <w:rsid w:val="00146EA6"/>
    <w:rsid w:val="001513E8"/>
    <w:rsid w:val="001570C7"/>
    <w:rsid w:val="0016120B"/>
    <w:rsid w:val="001622AA"/>
    <w:rsid w:val="0016408F"/>
    <w:rsid w:val="00164FD1"/>
    <w:rsid w:val="00166E54"/>
    <w:rsid w:val="001700D7"/>
    <w:rsid w:val="0017025B"/>
    <w:rsid w:val="00171563"/>
    <w:rsid w:val="001752C8"/>
    <w:rsid w:val="00177337"/>
    <w:rsid w:val="00181352"/>
    <w:rsid w:val="001834F1"/>
    <w:rsid w:val="00184EFE"/>
    <w:rsid w:val="00191E3A"/>
    <w:rsid w:val="001921CB"/>
    <w:rsid w:val="001926EF"/>
    <w:rsid w:val="00192BCA"/>
    <w:rsid w:val="00192C31"/>
    <w:rsid w:val="00192E3F"/>
    <w:rsid w:val="0019403F"/>
    <w:rsid w:val="00194E6B"/>
    <w:rsid w:val="00195273"/>
    <w:rsid w:val="001952C8"/>
    <w:rsid w:val="001979FE"/>
    <w:rsid w:val="001A167A"/>
    <w:rsid w:val="001A1BF4"/>
    <w:rsid w:val="001A2529"/>
    <w:rsid w:val="001A71D6"/>
    <w:rsid w:val="001B0956"/>
    <w:rsid w:val="001B2468"/>
    <w:rsid w:val="001B78E9"/>
    <w:rsid w:val="001C0BE1"/>
    <w:rsid w:val="001C2403"/>
    <w:rsid w:val="001C2867"/>
    <w:rsid w:val="001D0265"/>
    <w:rsid w:val="001D267A"/>
    <w:rsid w:val="001D4163"/>
    <w:rsid w:val="001D49C1"/>
    <w:rsid w:val="001D7937"/>
    <w:rsid w:val="001E01D7"/>
    <w:rsid w:val="001E0C0C"/>
    <w:rsid w:val="001E1570"/>
    <w:rsid w:val="001E2E3B"/>
    <w:rsid w:val="001E77BC"/>
    <w:rsid w:val="001E79C9"/>
    <w:rsid w:val="001F6058"/>
    <w:rsid w:val="001F6AEE"/>
    <w:rsid w:val="001F7469"/>
    <w:rsid w:val="00201483"/>
    <w:rsid w:val="0020244B"/>
    <w:rsid w:val="00203CB1"/>
    <w:rsid w:val="002044E4"/>
    <w:rsid w:val="00206492"/>
    <w:rsid w:val="00210162"/>
    <w:rsid w:val="0021253A"/>
    <w:rsid w:val="00214753"/>
    <w:rsid w:val="00214F6F"/>
    <w:rsid w:val="00216359"/>
    <w:rsid w:val="002177AF"/>
    <w:rsid w:val="002228C1"/>
    <w:rsid w:val="002246EE"/>
    <w:rsid w:val="00227E72"/>
    <w:rsid w:val="00231D0A"/>
    <w:rsid w:val="002327C5"/>
    <w:rsid w:val="00232EDE"/>
    <w:rsid w:val="002366C3"/>
    <w:rsid w:val="0024004B"/>
    <w:rsid w:val="0024007D"/>
    <w:rsid w:val="00243242"/>
    <w:rsid w:val="00245F48"/>
    <w:rsid w:val="002468C7"/>
    <w:rsid w:val="0024743F"/>
    <w:rsid w:val="00247499"/>
    <w:rsid w:val="002475AC"/>
    <w:rsid w:val="002532E3"/>
    <w:rsid w:val="00253DB9"/>
    <w:rsid w:val="0025794E"/>
    <w:rsid w:val="002646EE"/>
    <w:rsid w:val="0026578C"/>
    <w:rsid w:val="00266015"/>
    <w:rsid w:val="002666C3"/>
    <w:rsid w:val="00273AFB"/>
    <w:rsid w:val="002744D3"/>
    <w:rsid w:val="002822D1"/>
    <w:rsid w:val="00285936"/>
    <w:rsid w:val="00286133"/>
    <w:rsid w:val="0028683F"/>
    <w:rsid w:val="00286D98"/>
    <w:rsid w:val="0029196D"/>
    <w:rsid w:val="00291C15"/>
    <w:rsid w:val="00291FD9"/>
    <w:rsid w:val="002A016F"/>
    <w:rsid w:val="002A0256"/>
    <w:rsid w:val="002A0297"/>
    <w:rsid w:val="002A05B5"/>
    <w:rsid w:val="002A0B96"/>
    <w:rsid w:val="002A2F30"/>
    <w:rsid w:val="002A46DE"/>
    <w:rsid w:val="002B1E46"/>
    <w:rsid w:val="002B243A"/>
    <w:rsid w:val="002B55FB"/>
    <w:rsid w:val="002B7297"/>
    <w:rsid w:val="002B73AE"/>
    <w:rsid w:val="002C0FCF"/>
    <w:rsid w:val="002C2728"/>
    <w:rsid w:val="002C4F07"/>
    <w:rsid w:val="002C4F87"/>
    <w:rsid w:val="002C7091"/>
    <w:rsid w:val="002D047D"/>
    <w:rsid w:val="002D0697"/>
    <w:rsid w:val="002D3E7C"/>
    <w:rsid w:val="002D734A"/>
    <w:rsid w:val="002E1005"/>
    <w:rsid w:val="002E143E"/>
    <w:rsid w:val="002E420D"/>
    <w:rsid w:val="002E5C7B"/>
    <w:rsid w:val="002E6013"/>
    <w:rsid w:val="002E7163"/>
    <w:rsid w:val="002F08B1"/>
    <w:rsid w:val="002F3C7C"/>
    <w:rsid w:val="002F4B0A"/>
    <w:rsid w:val="002F4D90"/>
    <w:rsid w:val="002F5957"/>
    <w:rsid w:val="002F650D"/>
    <w:rsid w:val="0030414B"/>
    <w:rsid w:val="0030477C"/>
    <w:rsid w:val="00306CA2"/>
    <w:rsid w:val="00311779"/>
    <w:rsid w:val="00312B26"/>
    <w:rsid w:val="003136BE"/>
    <w:rsid w:val="00314AF7"/>
    <w:rsid w:val="00315EAB"/>
    <w:rsid w:val="00320AE8"/>
    <w:rsid w:val="00325324"/>
    <w:rsid w:val="00326469"/>
    <w:rsid w:val="00326755"/>
    <w:rsid w:val="00331C11"/>
    <w:rsid w:val="00333671"/>
    <w:rsid w:val="00334518"/>
    <w:rsid w:val="00335416"/>
    <w:rsid w:val="00335D48"/>
    <w:rsid w:val="00341DBD"/>
    <w:rsid w:val="00341EFD"/>
    <w:rsid w:val="00341FBB"/>
    <w:rsid w:val="00344C96"/>
    <w:rsid w:val="0035175E"/>
    <w:rsid w:val="00351DA2"/>
    <w:rsid w:val="0035383F"/>
    <w:rsid w:val="00355E29"/>
    <w:rsid w:val="00356757"/>
    <w:rsid w:val="003573BC"/>
    <w:rsid w:val="0035786A"/>
    <w:rsid w:val="00362E3A"/>
    <w:rsid w:val="00363369"/>
    <w:rsid w:val="003633E2"/>
    <w:rsid w:val="003641F8"/>
    <w:rsid w:val="00370E09"/>
    <w:rsid w:val="00377E64"/>
    <w:rsid w:val="003806A3"/>
    <w:rsid w:val="003813B7"/>
    <w:rsid w:val="00382469"/>
    <w:rsid w:val="00384878"/>
    <w:rsid w:val="00393F59"/>
    <w:rsid w:val="00397DA4"/>
    <w:rsid w:val="003A28C3"/>
    <w:rsid w:val="003A2E8E"/>
    <w:rsid w:val="003A46F6"/>
    <w:rsid w:val="003A5DF0"/>
    <w:rsid w:val="003A79F8"/>
    <w:rsid w:val="003A7CE5"/>
    <w:rsid w:val="003B245B"/>
    <w:rsid w:val="003B30A6"/>
    <w:rsid w:val="003B4A98"/>
    <w:rsid w:val="003B4AC8"/>
    <w:rsid w:val="003B7CA8"/>
    <w:rsid w:val="003B7F21"/>
    <w:rsid w:val="003C1E3C"/>
    <w:rsid w:val="003C60CF"/>
    <w:rsid w:val="003D090B"/>
    <w:rsid w:val="003D184F"/>
    <w:rsid w:val="003D2761"/>
    <w:rsid w:val="003D37D7"/>
    <w:rsid w:val="003D408F"/>
    <w:rsid w:val="003D4BF0"/>
    <w:rsid w:val="003E0CD4"/>
    <w:rsid w:val="003E371A"/>
    <w:rsid w:val="003E60AD"/>
    <w:rsid w:val="003E666D"/>
    <w:rsid w:val="003E7293"/>
    <w:rsid w:val="003F0066"/>
    <w:rsid w:val="003F0182"/>
    <w:rsid w:val="003F17AC"/>
    <w:rsid w:val="003F4285"/>
    <w:rsid w:val="003F499D"/>
    <w:rsid w:val="003F565D"/>
    <w:rsid w:val="003F5D6E"/>
    <w:rsid w:val="003F6F49"/>
    <w:rsid w:val="00401188"/>
    <w:rsid w:val="00401B34"/>
    <w:rsid w:val="00404123"/>
    <w:rsid w:val="00404C8A"/>
    <w:rsid w:val="00405AF1"/>
    <w:rsid w:val="0040641A"/>
    <w:rsid w:val="0040771A"/>
    <w:rsid w:val="004079A3"/>
    <w:rsid w:val="00407FFA"/>
    <w:rsid w:val="004124A3"/>
    <w:rsid w:val="004127E6"/>
    <w:rsid w:val="00414216"/>
    <w:rsid w:val="00414DCE"/>
    <w:rsid w:val="00415157"/>
    <w:rsid w:val="00420FD8"/>
    <w:rsid w:val="00426088"/>
    <w:rsid w:val="0042733D"/>
    <w:rsid w:val="0043265B"/>
    <w:rsid w:val="004369B2"/>
    <w:rsid w:val="00436FA3"/>
    <w:rsid w:val="00440B10"/>
    <w:rsid w:val="00442E1D"/>
    <w:rsid w:val="0044476B"/>
    <w:rsid w:val="00444AD2"/>
    <w:rsid w:val="00450C70"/>
    <w:rsid w:val="0045305E"/>
    <w:rsid w:val="00453D3D"/>
    <w:rsid w:val="00455635"/>
    <w:rsid w:val="00457723"/>
    <w:rsid w:val="00461BBD"/>
    <w:rsid w:val="0046263E"/>
    <w:rsid w:val="00464352"/>
    <w:rsid w:val="004643AE"/>
    <w:rsid w:val="004651D1"/>
    <w:rsid w:val="004658AB"/>
    <w:rsid w:val="00467F71"/>
    <w:rsid w:val="004702F5"/>
    <w:rsid w:val="004704B6"/>
    <w:rsid w:val="004716BD"/>
    <w:rsid w:val="00477666"/>
    <w:rsid w:val="004776F5"/>
    <w:rsid w:val="00480452"/>
    <w:rsid w:val="00480AB0"/>
    <w:rsid w:val="00480B3B"/>
    <w:rsid w:val="00485E66"/>
    <w:rsid w:val="0048685F"/>
    <w:rsid w:val="004922C2"/>
    <w:rsid w:val="004944E5"/>
    <w:rsid w:val="004A02C5"/>
    <w:rsid w:val="004A03AC"/>
    <w:rsid w:val="004A09C7"/>
    <w:rsid w:val="004A1F26"/>
    <w:rsid w:val="004A20F3"/>
    <w:rsid w:val="004A5868"/>
    <w:rsid w:val="004A598E"/>
    <w:rsid w:val="004A6075"/>
    <w:rsid w:val="004B3F07"/>
    <w:rsid w:val="004B5AC0"/>
    <w:rsid w:val="004B7EC3"/>
    <w:rsid w:val="004C1BB4"/>
    <w:rsid w:val="004C3F04"/>
    <w:rsid w:val="004C5151"/>
    <w:rsid w:val="004D0C82"/>
    <w:rsid w:val="004D1282"/>
    <w:rsid w:val="004D3166"/>
    <w:rsid w:val="004D50E8"/>
    <w:rsid w:val="004D664C"/>
    <w:rsid w:val="004E0049"/>
    <w:rsid w:val="004E2D32"/>
    <w:rsid w:val="004E39EB"/>
    <w:rsid w:val="004E5821"/>
    <w:rsid w:val="004E6390"/>
    <w:rsid w:val="004E7599"/>
    <w:rsid w:val="004F27BE"/>
    <w:rsid w:val="004F55F4"/>
    <w:rsid w:val="004F7D68"/>
    <w:rsid w:val="00500101"/>
    <w:rsid w:val="0050053D"/>
    <w:rsid w:val="005010CF"/>
    <w:rsid w:val="00501551"/>
    <w:rsid w:val="005119DC"/>
    <w:rsid w:val="00514500"/>
    <w:rsid w:val="005147EB"/>
    <w:rsid w:val="00515DAF"/>
    <w:rsid w:val="005220C2"/>
    <w:rsid w:val="00523495"/>
    <w:rsid w:val="005257FB"/>
    <w:rsid w:val="00530374"/>
    <w:rsid w:val="00531F72"/>
    <w:rsid w:val="005334F0"/>
    <w:rsid w:val="005336BB"/>
    <w:rsid w:val="005338A2"/>
    <w:rsid w:val="00533E82"/>
    <w:rsid w:val="005347C1"/>
    <w:rsid w:val="005373CB"/>
    <w:rsid w:val="00540470"/>
    <w:rsid w:val="00541141"/>
    <w:rsid w:val="005460D7"/>
    <w:rsid w:val="005467A4"/>
    <w:rsid w:val="00552686"/>
    <w:rsid w:val="005530FC"/>
    <w:rsid w:val="00554F45"/>
    <w:rsid w:val="00555804"/>
    <w:rsid w:val="00556CD4"/>
    <w:rsid w:val="00562760"/>
    <w:rsid w:val="005656B3"/>
    <w:rsid w:val="00565CD6"/>
    <w:rsid w:val="00565FB6"/>
    <w:rsid w:val="00567F5D"/>
    <w:rsid w:val="0057063A"/>
    <w:rsid w:val="005722FB"/>
    <w:rsid w:val="0057321D"/>
    <w:rsid w:val="00573371"/>
    <w:rsid w:val="005832CE"/>
    <w:rsid w:val="0058486B"/>
    <w:rsid w:val="00586B35"/>
    <w:rsid w:val="00590E89"/>
    <w:rsid w:val="0059138F"/>
    <w:rsid w:val="00591B9C"/>
    <w:rsid w:val="00591EEF"/>
    <w:rsid w:val="00592E8A"/>
    <w:rsid w:val="00593F94"/>
    <w:rsid w:val="00594B8E"/>
    <w:rsid w:val="005A23A5"/>
    <w:rsid w:val="005A5A0A"/>
    <w:rsid w:val="005A71EF"/>
    <w:rsid w:val="005B237D"/>
    <w:rsid w:val="005B3E8E"/>
    <w:rsid w:val="005B5538"/>
    <w:rsid w:val="005B74C7"/>
    <w:rsid w:val="005C0765"/>
    <w:rsid w:val="005C2569"/>
    <w:rsid w:val="005C2706"/>
    <w:rsid w:val="005C407F"/>
    <w:rsid w:val="005D0BC6"/>
    <w:rsid w:val="005D0EF9"/>
    <w:rsid w:val="005D1C7B"/>
    <w:rsid w:val="005D5A50"/>
    <w:rsid w:val="005D6B30"/>
    <w:rsid w:val="005E0357"/>
    <w:rsid w:val="005E25B5"/>
    <w:rsid w:val="005F4D86"/>
    <w:rsid w:val="005F5E44"/>
    <w:rsid w:val="005F5F62"/>
    <w:rsid w:val="005F7E06"/>
    <w:rsid w:val="00600960"/>
    <w:rsid w:val="006010F1"/>
    <w:rsid w:val="006048E2"/>
    <w:rsid w:val="0060641E"/>
    <w:rsid w:val="0060749E"/>
    <w:rsid w:val="006079FA"/>
    <w:rsid w:val="00610A3D"/>
    <w:rsid w:val="0061249B"/>
    <w:rsid w:val="00617BBD"/>
    <w:rsid w:val="00620DDE"/>
    <w:rsid w:val="00621059"/>
    <w:rsid w:val="006223A2"/>
    <w:rsid w:val="00624725"/>
    <w:rsid w:val="00625799"/>
    <w:rsid w:val="00630781"/>
    <w:rsid w:val="00631C0D"/>
    <w:rsid w:val="00634AE8"/>
    <w:rsid w:val="0063595E"/>
    <w:rsid w:val="00640BB7"/>
    <w:rsid w:val="006415FA"/>
    <w:rsid w:val="00646326"/>
    <w:rsid w:val="00650ADF"/>
    <w:rsid w:val="00650DE9"/>
    <w:rsid w:val="00651986"/>
    <w:rsid w:val="006569FC"/>
    <w:rsid w:val="00657FCB"/>
    <w:rsid w:val="00664A03"/>
    <w:rsid w:val="00665379"/>
    <w:rsid w:val="006657B4"/>
    <w:rsid w:val="00665AAE"/>
    <w:rsid w:val="006719E8"/>
    <w:rsid w:val="00671FA8"/>
    <w:rsid w:val="00673B6F"/>
    <w:rsid w:val="00674DED"/>
    <w:rsid w:val="006772D3"/>
    <w:rsid w:val="00680771"/>
    <w:rsid w:val="006811C9"/>
    <w:rsid w:val="00681B21"/>
    <w:rsid w:val="00686939"/>
    <w:rsid w:val="00690FD5"/>
    <w:rsid w:val="006927A6"/>
    <w:rsid w:val="00693AA7"/>
    <w:rsid w:val="00693DB7"/>
    <w:rsid w:val="0069548E"/>
    <w:rsid w:val="0069597F"/>
    <w:rsid w:val="006A0692"/>
    <w:rsid w:val="006A1BBF"/>
    <w:rsid w:val="006A2020"/>
    <w:rsid w:val="006A2D1D"/>
    <w:rsid w:val="006A3951"/>
    <w:rsid w:val="006A4464"/>
    <w:rsid w:val="006A46B4"/>
    <w:rsid w:val="006A516A"/>
    <w:rsid w:val="006B0530"/>
    <w:rsid w:val="006B07E7"/>
    <w:rsid w:val="006B1286"/>
    <w:rsid w:val="006B68D7"/>
    <w:rsid w:val="006C0672"/>
    <w:rsid w:val="006C1641"/>
    <w:rsid w:val="006C19D2"/>
    <w:rsid w:val="006C1FAA"/>
    <w:rsid w:val="006C2279"/>
    <w:rsid w:val="006C2304"/>
    <w:rsid w:val="006C3CF2"/>
    <w:rsid w:val="006C4041"/>
    <w:rsid w:val="006C68E6"/>
    <w:rsid w:val="006C6A25"/>
    <w:rsid w:val="006C6A84"/>
    <w:rsid w:val="006C7715"/>
    <w:rsid w:val="006D1D6D"/>
    <w:rsid w:val="006D50E7"/>
    <w:rsid w:val="006D56D0"/>
    <w:rsid w:val="006D5E3E"/>
    <w:rsid w:val="006E1F21"/>
    <w:rsid w:val="006E261B"/>
    <w:rsid w:val="006E3003"/>
    <w:rsid w:val="006E6247"/>
    <w:rsid w:val="006E69D9"/>
    <w:rsid w:val="006F2687"/>
    <w:rsid w:val="006F37EB"/>
    <w:rsid w:val="006F3AA7"/>
    <w:rsid w:val="006F5681"/>
    <w:rsid w:val="006F7522"/>
    <w:rsid w:val="00701874"/>
    <w:rsid w:val="00701A7E"/>
    <w:rsid w:val="00701B6A"/>
    <w:rsid w:val="00703BFB"/>
    <w:rsid w:val="0070459A"/>
    <w:rsid w:val="0070692D"/>
    <w:rsid w:val="00706D82"/>
    <w:rsid w:val="00707A46"/>
    <w:rsid w:val="00710320"/>
    <w:rsid w:val="00711F1F"/>
    <w:rsid w:val="00712656"/>
    <w:rsid w:val="007130EC"/>
    <w:rsid w:val="00715844"/>
    <w:rsid w:val="00715B6B"/>
    <w:rsid w:val="00716C3B"/>
    <w:rsid w:val="00717D93"/>
    <w:rsid w:val="00721C65"/>
    <w:rsid w:val="00725E09"/>
    <w:rsid w:val="0072728C"/>
    <w:rsid w:val="00730D27"/>
    <w:rsid w:val="00734160"/>
    <w:rsid w:val="00736E08"/>
    <w:rsid w:val="00740465"/>
    <w:rsid w:val="007417C7"/>
    <w:rsid w:val="007418C6"/>
    <w:rsid w:val="007419FA"/>
    <w:rsid w:val="007433A9"/>
    <w:rsid w:val="00744D36"/>
    <w:rsid w:val="007451E0"/>
    <w:rsid w:val="007477AD"/>
    <w:rsid w:val="0075083F"/>
    <w:rsid w:val="00750D08"/>
    <w:rsid w:val="007534DB"/>
    <w:rsid w:val="0075356C"/>
    <w:rsid w:val="0075503E"/>
    <w:rsid w:val="007563F4"/>
    <w:rsid w:val="0075711C"/>
    <w:rsid w:val="0075795C"/>
    <w:rsid w:val="00760BCA"/>
    <w:rsid w:val="007612B5"/>
    <w:rsid w:val="0076257E"/>
    <w:rsid w:val="00763505"/>
    <w:rsid w:val="00767309"/>
    <w:rsid w:val="00771538"/>
    <w:rsid w:val="00773AB9"/>
    <w:rsid w:val="00774FAF"/>
    <w:rsid w:val="00777B27"/>
    <w:rsid w:val="00777B6A"/>
    <w:rsid w:val="0078040C"/>
    <w:rsid w:val="00782F40"/>
    <w:rsid w:val="007837A7"/>
    <w:rsid w:val="00784BC6"/>
    <w:rsid w:val="0078608C"/>
    <w:rsid w:val="00787965"/>
    <w:rsid w:val="007900D9"/>
    <w:rsid w:val="007913BF"/>
    <w:rsid w:val="007955D5"/>
    <w:rsid w:val="00797786"/>
    <w:rsid w:val="007A0031"/>
    <w:rsid w:val="007A0CF0"/>
    <w:rsid w:val="007A1667"/>
    <w:rsid w:val="007A2725"/>
    <w:rsid w:val="007A5C9D"/>
    <w:rsid w:val="007B0BC1"/>
    <w:rsid w:val="007B29A2"/>
    <w:rsid w:val="007B3950"/>
    <w:rsid w:val="007B78F2"/>
    <w:rsid w:val="007B7C37"/>
    <w:rsid w:val="007C1EB4"/>
    <w:rsid w:val="007C259F"/>
    <w:rsid w:val="007C2802"/>
    <w:rsid w:val="007C46A5"/>
    <w:rsid w:val="007C6855"/>
    <w:rsid w:val="007D4A8F"/>
    <w:rsid w:val="007D5C83"/>
    <w:rsid w:val="007D69CB"/>
    <w:rsid w:val="007E0FB2"/>
    <w:rsid w:val="007E48F2"/>
    <w:rsid w:val="007F06D1"/>
    <w:rsid w:val="007F0BA8"/>
    <w:rsid w:val="007F11DA"/>
    <w:rsid w:val="007F169D"/>
    <w:rsid w:val="007F2ED3"/>
    <w:rsid w:val="007F4398"/>
    <w:rsid w:val="007F62C6"/>
    <w:rsid w:val="0080246D"/>
    <w:rsid w:val="0080283F"/>
    <w:rsid w:val="0080753A"/>
    <w:rsid w:val="0081314A"/>
    <w:rsid w:val="00813449"/>
    <w:rsid w:val="00813C31"/>
    <w:rsid w:val="00813CA1"/>
    <w:rsid w:val="00814937"/>
    <w:rsid w:val="0081618D"/>
    <w:rsid w:val="00817038"/>
    <w:rsid w:val="008171BD"/>
    <w:rsid w:val="008215E2"/>
    <w:rsid w:val="00823447"/>
    <w:rsid w:val="00826613"/>
    <w:rsid w:val="00830D53"/>
    <w:rsid w:val="00831D26"/>
    <w:rsid w:val="0083253C"/>
    <w:rsid w:val="00834E80"/>
    <w:rsid w:val="008362BE"/>
    <w:rsid w:val="00837497"/>
    <w:rsid w:val="008401A7"/>
    <w:rsid w:val="00842F1D"/>
    <w:rsid w:val="00843463"/>
    <w:rsid w:val="00846A74"/>
    <w:rsid w:val="00853B0E"/>
    <w:rsid w:val="008544DD"/>
    <w:rsid w:val="008545F8"/>
    <w:rsid w:val="00863ED0"/>
    <w:rsid w:val="00864037"/>
    <w:rsid w:val="00865AEB"/>
    <w:rsid w:val="00865B72"/>
    <w:rsid w:val="00866FF0"/>
    <w:rsid w:val="00867192"/>
    <w:rsid w:val="008701FA"/>
    <w:rsid w:val="00874207"/>
    <w:rsid w:val="00875A27"/>
    <w:rsid w:val="00877047"/>
    <w:rsid w:val="00880852"/>
    <w:rsid w:val="00885536"/>
    <w:rsid w:val="008900D7"/>
    <w:rsid w:val="008904D2"/>
    <w:rsid w:val="00891CE3"/>
    <w:rsid w:val="008978E6"/>
    <w:rsid w:val="0089799C"/>
    <w:rsid w:val="008B0000"/>
    <w:rsid w:val="008B1E62"/>
    <w:rsid w:val="008B21A3"/>
    <w:rsid w:val="008B3539"/>
    <w:rsid w:val="008B53DB"/>
    <w:rsid w:val="008B58B2"/>
    <w:rsid w:val="008B7E49"/>
    <w:rsid w:val="008C019B"/>
    <w:rsid w:val="008C01E8"/>
    <w:rsid w:val="008C03E4"/>
    <w:rsid w:val="008C2334"/>
    <w:rsid w:val="008C3075"/>
    <w:rsid w:val="008C533C"/>
    <w:rsid w:val="008C65F9"/>
    <w:rsid w:val="008C78C1"/>
    <w:rsid w:val="008D043E"/>
    <w:rsid w:val="008D0F72"/>
    <w:rsid w:val="008D2090"/>
    <w:rsid w:val="008D4B3E"/>
    <w:rsid w:val="008D5E98"/>
    <w:rsid w:val="008D6D78"/>
    <w:rsid w:val="008E0B63"/>
    <w:rsid w:val="008E2E85"/>
    <w:rsid w:val="008E5741"/>
    <w:rsid w:val="008E62F8"/>
    <w:rsid w:val="008E6F54"/>
    <w:rsid w:val="008E7F42"/>
    <w:rsid w:val="008F1113"/>
    <w:rsid w:val="008F1ECA"/>
    <w:rsid w:val="008F2922"/>
    <w:rsid w:val="008F62D3"/>
    <w:rsid w:val="008F6F7C"/>
    <w:rsid w:val="00900F96"/>
    <w:rsid w:val="0090105B"/>
    <w:rsid w:val="0090157A"/>
    <w:rsid w:val="00901F13"/>
    <w:rsid w:val="009042D7"/>
    <w:rsid w:val="00912AE7"/>
    <w:rsid w:val="009151A5"/>
    <w:rsid w:val="00915483"/>
    <w:rsid w:val="00921D1E"/>
    <w:rsid w:val="0092683F"/>
    <w:rsid w:val="0093065C"/>
    <w:rsid w:val="00930CF8"/>
    <w:rsid w:val="00930E09"/>
    <w:rsid w:val="009337C5"/>
    <w:rsid w:val="00935251"/>
    <w:rsid w:val="009361BA"/>
    <w:rsid w:val="00936523"/>
    <w:rsid w:val="00940130"/>
    <w:rsid w:val="0094043A"/>
    <w:rsid w:val="00940894"/>
    <w:rsid w:val="00940F98"/>
    <w:rsid w:val="009410AA"/>
    <w:rsid w:val="009467C4"/>
    <w:rsid w:val="00950C15"/>
    <w:rsid w:val="009559A4"/>
    <w:rsid w:val="00956F4F"/>
    <w:rsid w:val="00960400"/>
    <w:rsid w:val="00960475"/>
    <w:rsid w:val="00961AE9"/>
    <w:rsid w:val="0096459B"/>
    <w:rsid w:val="00964DD8"/>
    <w:rsid w:val="0097098C"/>
    <w:rsid w:val="00970AE8"/>
    <w:rsid w:val="00976672"/>
    <w:rsid w:val="009776CA"/>
    <w:rsid w:val="009836BE"/>
    <w:rsid w:val="0098423F"/>
    <w:rsid w:val="00984DD0"/>
    <w:rsid w:val="00985A44"/>
    <w:rsid w:val="00985C70"/>
    <w:rsid w:val="0098786F"/>
    <w:rsid w:val="00987905"/>
    <w:rsid w:val="00992DD9"/>
    <w:rsid w:val="009A460C"/>
    <w:rsid w:val="009A5538"/>
    <w:rsid w:val="009B02C4"/>
    <w:rsid w:val="009B165A"/>
    <w:rsid w:val="009B26C0"/>
    <w:rsid w:val="009B4051"/>
    <w:rsid w:val="009B7121"/>
    <w:rsid w:val="009C3383"/>
    <w:rsid w:val="009D148F"/>
    <w:rsid w:val="009D2143"/>
    <w:rsid w:val="009D2F02"/>
    <w:rsid w:val="009D31E1"/>
    <w:rsid w:val="009E00FC"/>
    <w:rsid w:val="009E01F7"/>
    <w:rsid w:val="009E195A"/>
    <w:rsid w:val="009F1F63"/>
    <w:rsid w:val="009F2D90"/>
    <w:rsid w:val="009F4862"/>
    <w:rsid w:val="00A00268"/>
    <w:rsid w:val="00A03D62"/>
    <w:rsid w:val="00A0729A"/>
    <w:rsid w:val="00A117F8"/>
    <w:rsid w:val="00A1235C"/>
    <w:rsid w:val="00A15193"/>
    <w:rsid w:val="00A224DB"/>
    <w:rsid w:val="00A23782"/>
    <w:rsid w:val="00A276B4"/>
    <w:rsid w:val="00A27CF3"/>
    <w:rsid w:val="00A327E3"/>
    <w:rsid w:val="00A3464E"/>
    <w:rsid w:val="00A3653D"/>
    <w:rsid w:val="00A402DA"/>
    <w:rsid w:val="00A40398"/>
    <w:rsid w:val="00A43648"/>
    <w:rsid w:val="00A44DEA"/>
    <w:rsid w:val="00A46C88"/>
    <w:rsid w:val="00A5096D"/>
    <w:rsid w:val="00A514B2"/>
    <w:rsid w:val="00A52BF4"/>
    <w:rsid w:val="00A53E2B"/>
    <w:rsid w:val="00A55D58"/>
    <w:rsid w:val="00A5742D"/>
    <w:rsid w:val="00A62203"/>
    <w:rsid w:val="00A66A8B"/>
    <w:rsid w:val="00A67E97"/>
    <w:rsid w:val="00A70CDA"/>
    <w:rsid w:val="00A7234A"/>
    <w:rsid w:val="00A74B7B"/>
    <w:rsid w:val="00A75195"/>
    <w:rsid w:val="00A75930"/>
    <w:rsid w:val="00A92E0D"/>
    <w:rsid w:val="00A93329"/>
    <w:rsid w:val="00A94678"/>
    <w:rsid w:val="00A94B6D"/>
    <w:rsid w:val="00A97680"/>
    <w:rsid w:val="00AA0E56"/>
    <w:rsid w:val="00AA4DAD"/>
    <w:rsid w:val="00AA5BFB"/>
    <w:rsid w:val="00AB2AF3"/>
    <w:rsid w:val="00AB46DE"/>
    <w:rsid w:val="00AB472A"/>
    <w:rsid w:val="00AB6A94"/>
    <w:rsid w:val="00AB73BA"/>
    <w:rsid w:val="00AB758A"/>
    <w:rsid w:val="00AC0192"/>
    <w:rsid w:val="00AC449E"/>
    <w:rsid w:val="00AC722D"/>
    <w:rsid w:val="00AD033B"/>
    <w:rsid w:val="00AD1785"/>
    <w:rsid w:val="00AD1A0B"/>
    <w:rsid w:val="00AD34CA"/>
    <w:rsid w:val="00AD4938"/>
    <w:rsid w:val="00AD7D22"/>
    <w:rsid w:val="00AE34C3"/>
    <w:rsid w:val="00AE417E"/>
    <w:rsid w:val="00AE46D8"/>
    <w:rsid w:val="00AE4DAA"/>
    <w:rsid w:val="00AE782A"/>
    <w:rsid w:val="00AF0CAE"/>
    <w:rsid w:val="00AF44EA"/>
    <w:rsid w:val="00AF6D30"/>
    <w:rsid w:val="00B009DA"/>
    <w:rsid w:val="00B01281"/>
    <w:rsid w:val="00B01A03"/>
    <w:rsid w:val="00B049F2"/>
    <w:rsid w:val="00B04A3E"/>
    <w:rsid w:val="00B05F8A"/>
    <w:rsid w:val="00B066BB"/>
    <w:rsid w:val="00B07E83"/>
    <w:rsid w:val="00B103E0"/>
    <w:rsid w:val="00B1067E"/>
    <w:rsid w:val="00B11B3E"/>
    <w:rsid w:val="00B12CCB"/>
    <w:rsid w:val="00B16678"/>
    <w:rsid w:val="00B17527"/>
    <w:rsid w:val="00B203FC"/>
    <w:rsid w:val="00B23B82"/>
    <w:rsid w:val="00B23FE7"/>
    <w:rsid w:val="00B255B5"/>
    <w:rsid w:val="00B27592"/>
    <w:rsid w:val="00B3181F"/>
    <w:rsid w:val="00B33002"/>
    <w:rsid w:val="00B33343"/>
    <w:rsid w:val="00B3350B"/>
    <w:rsid w:val="00B33B17"/>
    <w:rsid w:val="00B36552"/>
    <w:rsid w:val="00B375D8"/>
    <w:rsid w:val="00B377DC"/>
    <w:rsid w:val="00B451D0"/>
    <w:rsid w:val="00B453FE"/>
    <w:rsid w:val="00B5077F"/>
    <w:rsid w:val="00B526B9"/>
    <w:rsid w:val="00B57088"/>
    <w:rsid w:val="00B65376"/>
    <w:rsid w:val="00B657D1"/>
    <w:rsid w:val="00B6624A"/>
    <w:rsid w:val="00B66602"/>
    <w:rsid w:val="00B67817"/>
    <w:rsid w:val="00B701DE"/>
    <w:rsid w:val="00B75551"/>
    <w:rsid w:val="00B757C6"/>
    <w:rsid w:val="00B760A7"/>
    <w:rsid w:val="00B855ED"/>
    <w:rsid w:val="00B85B1C"/>
    <w:rsid w:val="00B85FF2"/>
    <w:rsid w:val="00B90670"/>
    <w:rsid w:val="00B91220"/>
    <w:rsid w:val="00B9210D"/>
    <w:rsid w:val="00B93B18"/>
    <w:rsid w:val="00B93D14"/>
    <w:rsid w:val="00B93D84"/>
    <w:rsid w:val="00B9590C"/>
    <w:rsid w:val="00B96AAC"/>
    <w:rsid w:val="00BA0CCE"/>
    <w:rsid w:val="00BA0E3C"/>
    <w:rsid w:val="00BA50C8"/>
    <w:rsid w:val="00BA61CB"/>
    <w:rsid w:val="00BA6FF5"/>
    <w:rsid w:val="00BB0A09"/>
    <w:rsid w:val="00BB14B3"/>
    <w:rsid w:val="00BB1E86"/>
    <w:rsid w:val="00BB32E5"/>
    <w:rsid w:val="00BB404F"/>
    <w:rsid w:val="00BB6654"/>
    <w:rsid w:val="00BB70E9"/>
    <w:rsid w:val="00BC0BED"/>
    <w:rsid w:val="00BC1040"/>
    <w:rsid w:val="00BC2B4B"/>
    <w:rsid w:val="00BC2C33"/>
    <w:rsid w:val="00BC5108"/>
    <w:rsid w:val="00BC74E5"/>
    <w:rsid w:val="00BC7FE0"/>
    <w:rsid w:val="00BD0B7A"/>
    <w:rsid w:val="00BD1EC1"/>
    <w:rsid w:val="00BD3176"/>
    <w:rsid w:val="00BE0B51"/>
    <w:rsid w:val="00BE0BCE"/>
    <w:rsid w:val="00BE0EE8"/>
    <w:rsid w:val="00BF2FEB"/>
    <w:rsid w:val="00BF6C27"/>
    <w:rsid w:val="00BF6F59"/>
    <w:rsid w:val="00C050B3"/>
    <w:rsid w:val="00C0587B"/>
    <w:rsid w:val="00C06C16"/>
    <w:rsid w:val="00C10914"/>
    <w:rsid w:val="00C1157E"/>
    <w:rsid w:val="00C1165B"/>
    <w:rsid w:val="00C1598D"/>
    <w:rsid w:val="00C15B65"/>
    <w:rsid w:val="00C16135"/>
    <w:rsid w:val="00C17D20"/>
    <w:rsid w:val="00C20580"/>
    <w:rsid w:val="00C23563"/>
    <w:rsid w:val="00C23C98"/>
    <w:rsid w:val="00C23D93"/>
    <w:rsid w:val="00C2441C"/>
    <w:rsid w:val="00C307FC"/>
    <w:rsid w:val="00C326AA"/>
    <w:rsid w:val="00C32EEE"/>
    <w:rsid w:val="00C3371F"/>
    <w:rsid w:val="00C33C68"/>
    <w:rsid w:val="00C34B8F"/>
    <w:rsid w:val="00C364D6"/>
    <w:rsid w:val="00C36EF9"/>
    <w:rsid w:val="00C37ACC"/>
    <w:rsid w:val="00C37D23"/>
    <w:rsid w:val="00C40179"/>
    <w:rsid w:val="00C41F2D"/>
    <w:rsid w:val="00C42F24"/>
    <w:rsid w:val="00C43AA6"/>
    <w:rsid w:val="00C474B3"/>
    <w:rsid w:val="00C5108F"/>
    <w:rsid w:val="00C513A8"/>
    <w:rsid w:val="00C53AEC"/>
    <w:rsid w:val="00C55D2D"/>
    <w:rsid w:val="00C609CB"/>
    <w:rsid w:val="00C70A57"/>
    <w:rsid w:val="00C70C35"/>
    <w:rsid w:val="00C71153"/>
    <w:rsid w:val="00C75018"/>
    <w:rsid w:val="00C75796"/>
    <w:rsid w:val="00C81D17"/>
    <w:rsid w:val="00C9062D"/>
    <w:rsid w:val="00C926CF"/>
    <w:rsid w:val="00C94C25"/>
    <w:rsid w:val="00C968EC"/>
    <w:rsid w:val="00C96F52"/>
    <w:rsid w:val="00CA026B"/>
    <w:rsid w:val="00CA076F"/>
    <w:rsid w:val="00CA1B04"/>
    <w:rsid w:val="00CA2649"/>
    <w:rsid w:val="00CA5C42"/>
    <w:rsid w:val="00CA601F"/>
    <w:rsid w:val="00CA6903"/>
    <w:rsid w:val="00CB1266"/>
    <w:rsid w:val="00CB4EF1"/>
    <w:rsid w:val="00CC0A45"/>
    <w:rsid w:val="00CC21EE"/>
    <w:rsid w:val="00CC7FAC"/>
    <w:rsid w:val="00CD011F"/>
    <w:rsid w:val="00CD0F24"/>
    <w:rsid w:val="00CD24CE"/>
    <w:rsid w:val="00CD261C"/>
    <w:rsid w:val="00CD4064"/>
    <w:rsid w:val="00CD68CB"/>
    <w:rsid w:val="00CD7D0E"/>
    <w:rsid w:val="00CE0075"/>
    <w:rsid w:val="00CE2D25"/>
    <w:rsid w:val="00CE2FB3"/>
    <w:rsid w:val="00CE3D44"/>
    <w:rsid w:val="00CE63F7"/>
    <w:rsid w:val="00CF0028"/>
    <w:rsid w:val="00CF0B11"/>
    <w:rsid w:val="00CF5F98"/>
    <w:rsid w:val="00D02312"/>
    <w:rsid w:val="00D02F96"/>
    <w:rsid w:val="00D043E0"/>
    <w:rsid w:val="00D0570F"/>
    <w:rsid w:val="00D069C2"/>
    <w:rsid w:val="00D073AE"/>
    <w:rsid w:val="00D0745F"/>
    <w:rsid w:val="00D10DED"/>
    <w:rsid w:val="00D11325"/>
    <w:rsid w:val="00D133B8"/>
    <w:rsid w:val="00D13FCD"/>
    <w:rsid w:val="00D14686"/>
    <w:rsid w:val="00D1491C"/>
    <w:rsid w:val="00D14C78"/>
    <w:rsid w:val="00D1572A"/>
    <w:rsid w:val="00D15EB2"/>
    <w:rsid w:val="00D202F0"/>
    <w:rsid w:val="00D235CA"/>
    <w:rsid w:val="00D24DBF"/>
    <w:rsid w:val="00D33AAB"/>
    <w:rsid w:val="00D33B4C"/>
    <w:rsid w:val="00D3457E"/>
    <w:rsid w:val="00D35CC5"/>
    <w:rsid w:val="00D401F7"/>
    <w:rsid w:val="00D40D9D"/>
    <w:rsid w:val="00D40DE9"/>
    <w:rsid w:val="00D4112F"/>
    <w:rsid w:val="00D431F2"/>
    <w:rsid w:val="00D4567A"/>
    <w:rsid w:val="00D46308"/>
    <w:rsid w:val="00D466A0"/>
    <w:rsid w:val="00D47122"/>
    <w:rsid w:val="00D50861"/>
    <w:rsid w:val="00D50EF1"/>
    <w:rsid w:val="00D539BD"/>
    <w:rsid w:val="00D53F01"/>
    <w:rsid w:val="00D54FFE"/>
    <w:rsid w:val="00D557D3"/>
    <w:rsid w:val="00D563FC"/>
    <w:rsid w:val="00D573E9"/>
    <w:rsid w:val="00D573F2"/>
    <w:rsid w:val="00D621E7"/>
    <w:rsid w:val="00D651B2"/>
    <w:rsid w:val="00D67AAC"/>
    <w:rsid w:val="00D76A56"/>
    <w:rsid w:val="00D8299B"/>
    <w:rsid w:val="00D82E0C"/>
    <w:rsid w:val="00D8597F"/>
    <w:rsid w:val="00D863B5"/>
    <w:rsid w:val="00D870A0"/>
    <w:rsid w:val="00D90934"/>
    <w:rsid w:val="00D90EC6"/>
    <w:rsid w:val="00D92EAA"/>
    <w:rsid w:val="00D93C66"/>
    <w:rsid w:val="00D940DF"/>
    <w:rsid w:val="00D9465C"/>
    <w:rsid w:val="00D94C4B"/>
    <w:rsid w:val="00D94F78"/>
    <w:rsid w:val="00D94FC9"/>
    <w:rsid w:val="00D9574E"/>
    <w:rsid w:val="00D9690F"/>
    <w:rsid w:val="00D97A3A"/>
    <w:rsid w:val="00DA386C"/>
    <w:rsid w:val="00DA3E3C"/>
    <w:rsid w:val="00DA5240"/>
    <w:rsid w:val="00DA53B3"/>
    <w:rsid w:val="00DA5B44"/>
    <w:rsid w:val="00DA66E8"/>
    <w:rsid w:val="00DA78F7"/>
    <w:rsid w:val="00DA79AF"/>
    <w:rsid w:val="00DB0C21"/>
    <w:rsid w:val="00DB3E5A"/>
    <w:rsid w:val="00DB449E"/>
    <w:rsid w:val="00DB5659"/>
    <w:rsid w:val="00DC0300"/>
    <w:rsid w:val="00DC2742"/>
    <w:rsid w:val="00DC4512"/>
    <w:rsid w:val="00DC554F"/>
    <w:rsid w:val="00DC5A80"/>
    <w:rsid w:val="00DD01DC"/>
    <w:rsid w:val="00DD542A"/>
    <w:rsid w:val="00DD5A9D"/>
    <w:rsid w:val="00DD6AF9"/>
    <w:rsid w:val="00DE021A"/>
    <w:rsid w:val="00DE19FF"/>
    <w:rsid w:val="00DE6144"/>
    <w:rsid w:val="00DF170A"/>
    <w:rsid w:val="00DF587D"/>
    <w:rsid w:val="00DF66F2"/>
    <w:rsid w:val="00DF72E6"/>
    <w:rsid w:val="00E0380D"/>
    <w:rsid w:val="00E03F3B"/>
    <w:rsid w:val="00E05E06"/>
    <w:rsid w:val="00E06529"/>
    <w:rsid w:val="00E10844"/>
    <w:rsid w:val="00E137E4"/>
    <w:rsid w:val="00E13C7B"/>
    <w:rsid w:val="00E15489"/>
    <w:rsid w:val="00E15BDC"/>
    <w:rsid w:val="00E17259"/>
    <w:rsid w:val="00E17C15"/>
    <w:rsid w:val="00E2228C"/>
    <w:rsid w:val="00E24226"/>
    <w:rsid w:val="00E300DE"/>
    <w:rsid w:val="00E32DCD"/>
    <w:rsid w:val="00E36FFD"/>
    <w:rsid w:val="00E40685"/>
    <w:rsid w:val="00E41CC0"/>
    <w:rsid w:val="00E4536B"/>
    <w:rsid w:val="00E46527"/>
    <w:rsid w:val="00E47F2A"/>
    <w:rsid w:val="00E50FE8"/>
    <w:rsid w:val="00E51F6E"/>
    <w:rsid w:val="00E53727"/>
    <w:rsid w:val="00E53CA5"/>
    <w:rsid w:val="00E56758"/>
    <w:rsid w:val="00E6026C"/>
    <w:rsid w:val="00E61709"/>
    <w:rsid w:val="00E61F71"/>
    <w:rsid w:val="00E67A46"/>
    <w:rsid w:val="00E67C76"/>
    <w:rsid w:val="00E708FD"/>
    <w:rsid w:val="00E70B88"/>
    <w:rsid w:val="00E714DD"/>
    <w:rsid w:val="00E72E48"/>
    <w:rsid w:val="00E74720"/>
    <w:rsid w:val="00E752B9"/>
    <w:rsid w:val="00E823AC"/>
    <w:rsid w:val="00E8355C"/>
    <w:rsid w:val="00E843BF"/>
    <w:rsid w:val="00E84631"/>
    <w:rsid w:val="00E8502D"/>
    <w:rsid w:val="00E866D1"/>
    <w:rsid w:val="00E86813"/>
    <w:rsid w:val="00E91CAC"/>
    <w:rsid w:val="00EA308D"/>
    <w:rsid w:val="00EA31A3"/>
    <w:rsid w:val="00EA56A2"/>
    <w:rsid w:val="00EA5824"/>
    <w:rsid w:val="00EA7B13"/>
    <w:rsid w:val="00EB348E"/>
    <w:rsid w:val="00EB3989"/>
    <w:rsid w:val="00EB628B"/>
    <w:rsid w:val="00EB7755"/>
    <w:rsid w:val="00EB7C3B"/>
    <w:rsid w:val="00EC0257"/>
    <w:rsid w:val="00EC0EF0"/>
    <w:rsid w:val="00EC32C6"/>
    <w:rsid w:val="00EC73F2"/>
    <w:rsid w:val="00ED1300"/>
    <w:rsid w:val="00ED3CA0"/>
    <w:rsid w:val="00ED4195"/>
    <w:rsid w:val="00ED4DD5"/>
    <w:rsid w:val="00ED6F21"/>
    <w:rsid w:val="00EE0492"/>
    <w:rsid w:val="00EE14AC"/>
    <w:rsid w:val="00EE175D"/>
    <w:rsid w:val="00EE2437"/>
    <w:rsid w:val="00EE3393"/>
    <w:rsid w:val="00EE376B"/>
    <w:rsid w:val="00EE4709"/>
    <w:rsid w:val="00EE5421"/>
    <w:rsid w:val="00EE6170"/>
    <w:rsid w:val="00EE7954"/>
    <w:rsid w:val="00EE79CE"/>
    <w:rsid w:val="00EF0A7A"/>
    <w:rsid w:val="00EF23E8"/>
    <w:rsid w:val="00EF4971"/>
    <w:rsid w:val="00EF6367"/>
    <w:rsid w:val="00EF785D"/>
    <w:rsid w:val="00EF7D92"/>
    <w:rsid w:val="00F02736"/>
    <w:rsid w:val="00F04A8D"/>
    <w:rsid w:val="00F04CA4"/>
    <w:rsid w:val="00F05A51"/>
    <w:rsid w:val="00F06B02"/>
    <w:rsid w:val="00F12653"/>
    <w:rsid w:val="00F12D7B"/>
    <w:rsid w:val="00F162C6"/>
    <w:rsid w:val="00F238E3"/>
    <w:rsid w:val="00F26AE4"/>
    <w:rsid w:val="00F26D28"/>
    <w:rsid w:val="00F27D4B"/>
    <w:rsid w:val="00F3049C"/>
    <w:rsid w:val="00F30977"/>
    <w:rsid w:val="00F30F2A"/>
    <w:rsid w:val="00F329A3"/>
    <w:rsid w:val="00F33D39"/>
    <w:rsid w:val="00F35E23"/>
    <w:rsid w:val="00F3624C"/>
    <w:rsid w:val="00F419F2"/>
    <w:rsid w:val="00F41A83"/>
    <w:rsid w:val="00F4222B"/>
    <w:rsid w:val="00F427DF"/>
    <w:rsid w:val="00F46C12"/>
    <w:rsid w:val="00F474DC"/>
    <w:rsid w:val="00F4759F"/>
    <w:rsid w:val="00F50E41"/>
    <w:rsid w:val="00F5286D"/>
    <w:rsid w:val="00F538E2"/>
    <w:rsid w:val="00F577EF"/>
    <w:rsid w:val="00F63262"/>
    <w:rsid w:val="00F647FA"/>
    <w:rsid w:val="00F64E1B"/>
    <w:rsid w:val="00F673B7"/>
    <w:rsid w:val="00F716F3"/>
    <w:rsid w:val="00F7188E"/>
    <w:rsid w:val="00F71B04"/>
    <w:rsid w:val="00F73E06"/>
    <w:rsid w:val="00F756EC"/>
    <w:rsid w:val="00F76A20"/>
    <w:rsid w:val="00F76DAE"/>
    <w:rsid w:val="00F80C77"/>
    <w:rsid w:val="00F81258"/>
    <w:rsid w:val="00F8187E"/>
    <w:rsid w:val="00F84A54"/>
    <w:rsid w:val="00F860FB"/>
    <w:rsid w:val="00F878A2"/>
    <w:rsid w:val="00F96AA9"/>
    <w:rsid w:val="00FA05B5"/>
    <w:rsid w:val="00FA5797"/>
    <w:rsid w:val="00FA5CFC"/>
    <w:rsid w:val="00FA7175"/>
    <w:rsid w:val="00FA71E4"/>
    <w:rsid w:val="00FB196C"/>
    <w:rsid w:val="00FB2920"/>
    <w:rsid w:val="00FB32DF"/>
    <w:rsid w:val="00FB3495"/>
    <w:rsid w:val="00FB6D4A"/>
    <w:rsid w:val="00FC1A71"/>
    <w:rsid w:val="00FC3F56"/>
    <w:rsid w:val="00FC41CD"/>
    <w:rsid w:val="00FC67BD"/>
    <w:rsid w:val="00FC6BB4"/>
    <w:rsid w:val="00FC7DAD"/>
    <w:rsid w:val="00FD0C63"/>
    <w:rsid w:val="00FD1641"/>
    <w:rsid w:val="00FD2B25"/>
    <w:rsid w:val="00FD6EED"/>
    <w:rsid w:val="00FD6FA8"/>
    <w:rsid w:val="00FE195F"/>
    <w:rsid w:val="00FE33C2"/>
    <w:rsid w:val="00FE359A"/>
    <w:rsid w:val="00FE6474"/>
    <w:rsid w:val="00FE6CE0"/>
    <w:rsid w:val="00FE6FF0"/>
    <w:rsid w:val="00FE7257"/>
    <w:rsid w:val="00FF3CF3"/>
    <w:rsid w:val="00FF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65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42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FB32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8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82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A0%BE%E7%9F%B3" TargetMode="External"/><Relationship Id="rId13" Type="http://schemas.openxmlformats.org/officeDocument/2006/relationships/hyperlink" Target="https://baike.baidu.com/item/%E8%84%89%E7%9F%B3%E7%9F%BF%E7%89%A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9%92%A2%E7%90%83" TargetMode="External"/><Relationship Id="rId12" Type="http://schemas.openxmlformats.org/officeDocument/2006/relationships/hyperlink" Target="https://baike.baidu.com/item/%E7%9F%BF%E7%89%A9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baike.baidu.com/item/%E7%89%A9%E6%96%9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aike.baidu.com/item/%E4%BB%8B%E8%B4%A8/5419484" TargetMode="External"/><Relationship Id="rId11" Type="http://schemas.openxmlformats.org/officeDocument/2006/relationships/hyperlink" Target="https://baike.baidu.com/item/%E7%A0%94%E7%A3%A8" TargetMode="External"/><Relationship Id="rId5" Type="http://schemas.openxmlformats.org/officeDocument/2006/relationships/hyperlink" Target="https://baike.baidu.com/item/%E6%9C%BA%E6%A2%B0%E8%AE%BE%E5%A4%87" TargetMode="External"/><Relationship Id="rId15" Type="http://schemas.openxmlformats.org/officeDocument/2006/relationships/hyperlink" Target="https://baike.baidu.com/item/%E9%80%89%E7%9F%BF" TargetMode="External"/><Relationship Id="rId10" Type="http://schemas.openxmlformats.org/officeDocument/2006/relationships/hyperlink" Target="https://baike.baidu.com/item/%E7%B2%92%E5%BA%A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7%9F%BF%E7%9F%B3" TargetMode="External"/><Relationship Id="rId14" Type="http://schemas.openxmlformats.org/officeDocument/2006/relationships/hyperlink" Target="https://baike.baidu.com/item/%E8%A7%A3%E7%A6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314</TotalTime>
  <Pages>2</Pages>
  <Words>263</Words>
  <Characters>1501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dcd</cp:lastModifiedBy>
  <cp:revision>10</cp:revision>
  <cp:lastPrinted>2016-12-08T04:30:00Z</cp:lastPrinted>
  <dcterms:created xsi:type="dcterms:W3CDTF">2018-04-17T06:12:00Z</dcterms:created>
  <dcterms:modified xsi:type="dcterms:W3CDTF">2018-04-19T05:55:00Z</dcterms:modified>
</cp:coreProperties>
</file>